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4B0" w:rsidRDefault="003F24B0" w:rsidP="003F2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BRADFORD, junior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F24B0" w:rsidRDefault="003F24B0" w:rsidP="003F2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Almholme</w:t>
      </w:r>
      <w:proofErr w:type="spellEnd"/>
      <w:r>
        <w:rPr>
          <w:rFonts w:ascii="Times New Roman" w:hAnsi="Times New Roman" w:cs="Times New Roman"/>
        </w:rPr>
        <w:t>, West Riding of Yorkshire. Husbandman.</w:t>
      </w:r>
    </w:p>
    <w:p w:rsidR="003F24B0" w:rsidRDefault="003F24B0" w:rsidP="003F24B0">
      <w:pPr>
        <w:rPr>
          <w:rFonts w:ascii="Times New Roman" w:hAnsi="Times New Roman" w:cs="Times New Roman"/>
        </w:rPr>
      </w:pPr>
    </w:p>
    <w:p w:rsidR="003F24B0" w:rsidRDefault="003F24B0" w:rsidP="003F24B0">
      <w:pPr>
        <w:rPr>
          <w:rFonts w:ascii="Times New Roman" w:hAnsi="Times New Roman" w:cs="Times New Roman"/>
        </w:rPr>
      </w:pPr>
    </w:p>
    <w:p w:rsidR="003F24B0" w:rsidRDefault="003F24B0" w:rsidP="003F2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Edward </w:t>
      </w:r>
      <w:proofErr w:type="spellStart"/>
      <w:r>
        <w:rPr>
          <w:rFonts w:ascii="Times New Roman" w:hAnsi="Times New Roman" w:cs="Times New Roman"/>
        </w:rPr>
        <w:t>Cresacre</w:t>
      </w:r>
      <w:proofErr w:type="spellEnd"/>
      <w:r>
        <w:rPr>
          <w:rFonts w:ascii="Times New Roman" w:hAnsi="Times New Roman" w:cs="Times New Roman"/>
        </w:rPr>
        <w:t>(q.v.) brought a plaint of trespass and assault of a servant</w:t>
      </w:r>
    </w:p>
    <w:p w:rsidR="003F24B0" w:rsidRDefault="003F24B0" w:rsidP="003F2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William </w:t>
      </w:r>
      <w:proofErr w:type="spellStart"/>
      <w:r>
        <w:rPr>
          <w:rFonts w:ascii="Times New Roman" w:hAnsi="Times New Roman" w:cs="Times New Roman"/>
        </w:rPr>
        <w:t>Laysyng</w:t>
      </w:r>
      <w:proofErr w:type="spellEnd"/>
      <w:r>
        <w:rPr>
          <w:rFonts w:ascii="Times New Roman" w:hAnsi="Times New Roman" w:cs="Times New Roman"/>
        </w:rPr>
        <w:t>, junior, of Bentley in Arksey(q.v.) and Richard</w:t>
      </w:r>
    </w:p>
    <w:p w:rsidR="003F24B0" w:rsidRDefault="003F24B0" w:rsidP="003F2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Janyn</w:t>
      </w:r>
      <w:proofErr w:type="spellEnd"/>
      <w:r>
        <w:rPr>
          <w:rFonts w:ascii="Times New Roman" w:hAnsi="Times New Roman" w:cs="Times New Roman"/>
        </w:rPr>
        <w:t>, junior, of Arksey(q.v.).</w:t>
      </w:r>
    </w:p>
    <w:p w:rsidR="003F24B0" w:rsidRDefault="003F24B0" w:rsidP="003F24B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3F24B0" w:rsidRDefault="003F24B0" w:rsidP="003F24B0">
      <w:pPr>
        <w:rPr>
          <w:rFonts w:ascii="Times New Roman" w:hAnsi="Times New Roman" w:cs="Times New Roman"/>
        </w:rPr>
      </w:pPr>
    </w:p>
    <w:p w:rsidR="003F24B0" w:rsidRDefault="003F24B0" w:rsidP="003F24B0">
      <w:pPr>
        <w:rPr>
          <w:rFonts w:ascii="Times New Roman" w:hAnsi="Times New Roman" w:cs="Times New Roman"/>
        </w:rPr>
      </w:pPr>
    </w:p>
    <w:p w:rsidR="003F24B0" w:rsidRDefault="003F24B0" w:rsidP="003F2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3F24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4B0" w:rsidRDefault="003F24B0" w:rsidP="00E71FC3">
      <w:r>
        <w:separator/>
      </w:r>
    </w:p>
  </w:endnote>
  <w:endnote w:type="continuationSeparator" w:id="0">
    <w:p w:rsidR="003F24B0" w:rsidRDefault="003F24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4B0" w:rsidRDefault="003F24B0" w:rsidP="00E71FC3">
      <w:r>
        <w:separator/>
      </w:r>
    </w:p>
  </w:footnote>
  <w:footnote w:type="continuationSeparator" w:id="0">
    <w:p w:rsidR="003F24B0" w:rsidRDefault="003F24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B0"/>
    <w:rsid w:val="001A7C09"/>
    <w:rsid w:val="003F24B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D4E76-D50B-4C35-B641-93BA2D40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24B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2017-08-12T19:12:00Z</dcterms:created>
  <dcterms:modified xsi:type="dcterms:W3CDTF">2017-08-12T19:13:00Z</dcterms:modified>
</cp:coreProperties>
</file>